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1C" w:rsidRPr="00CA7C3D" w:rsidRDefault="00843F1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43F1C" w:rsidRPr="00CA7C3D" w:rsidRDefault="00843F1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43F1C" w:rsidRPr="00CA7C3D" w:rsidRDefault="00843F1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43F1C" w:rsidRPr="00CA7C3D" w:rsidRDefault="00843F1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43F1C" w:rsidRPr="00CA7C3D" w:rsidRDefault="00843F1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05.12.2023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367</w:t>
      </w:r>
    </w:p>
    <w:p w:rsidR="00843F1C" w:rsidRPr="00CA7C3D" w:rsidRDefault="00843F1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43F1C" w:rsidRPr="00CA7C3D" w:rsidRDefault="00843F1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843F1C" w:rsidRPr="00CA7C3D" w:rsidRDefault="00843F1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43F1C" w:rsidRPr="00FC5F2F" w:rsidRDefault="00843F1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>(в редакции решения от</w:t>
      </w:r>
      <w:r>
        <w:t xml:space="preserve"> 06.11.2019 № 6-22)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843F1C" w:rsidRDefault="00843F1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43F1C" w:rsidRPr="00336C1F" w:rsidRDefault="00843F1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43F1C" w:rsidRPr="00F13FF3" w:rsidRDefault="00843F1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843F1C" w:rsidRPr="00F13FF3" w:rsidRDefault="00843F1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13852</w:t>
      </w:r>
      <w:r w:rsidRPr="00F13FF3">
        <w:rPr>
          <w:lang w:eastAsia="ru-RU"/>
        </w:rPr>
        <w:t>кв.м;</w:t>
      </w:r>
    </w:p>
    <w:p w:rsidR="00843F1C" w:rsidRPr="00F13FF3" w:rsidRDefault="00843F1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F13FF3">
        <w:rPr>
          <w:lang w:eastAsia="ru-RU"/>
        </w:rPr>
        <w:t xml:space="preserve"> сельское поселение;</w:t>
      </w:r>
    </w:p>
    <w:p w:rsidR="00843F1C" w:rsidRPr="00F13FF3" w:rsidRDefault="00843F1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843F1C" w:rsidRDefault="00843F1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309322</w:t>
      </w:r>
      <w:r w:rsidRPr="00250EE0">
        <w:rPr>
          <w:lang w:eastAsia="ru-RU"/>
        </w:rPr>
        <w:t>кв.м;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 xml:space="preserve"> сельское  поселение;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843F1C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614874</w:t>
      </w:r>
      <w:r w:rsidRPr="00250EE0">
        <w:rPr>
          <w:lang w:eastAsia="ru-RU"/>
        </w:rPr>
        <w:t>кв.м;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843F1C" w:rsidRPr="00250EE0" w:rsidRDefault="00843F1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  <w:bookmarkEnd w:id="2"/>
    </w:p>
    <w:p w:rsidR="00843F1C" w:rsidRPr="00F13FF3" w:rsidRDefault="00843F1C" w:rsidP="00CB1A1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bookmarkEnd w:id="0"/>
    <w:p w:rsidR="00843F1C" w:rsidRPr="00F13FF3" w:rsidRDefault="00843F1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-3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843F1C" w:rsidRPr="00F13FF3" w:rsidRDefault="00843F1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43F1C" w:rsidRPr="0050051F" w:rsidRDefault="00843F1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843F1C" w:rsidRPr="0050051F" w:rsidRDefault="00843F1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843F1C" w:rsidRPr="0050051F" w:rsidRDefault="00843F1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43F1C" w:rsidRDefault="00843F1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843F1C" w:rsidRDefault="00843F1C" w:rsidP="00095619">
      <w:pPr>
        <w:spacing w:line="240" w:lineRule="auto"/>
        <w:jc w:val="both"/>
        <w:rPr>
          <w:lang w:eastAsia="ru-RU"/>
        </w:rPr>
      </w:pPr>
    </w:p>
    <w:p w:rsidR="00843F1C" w:rsidRDefault="00843F1C" w:rsidP="00095619">
      <w:pPr>
        <w:spacing w:line="240" w:lineRule="auto"/>
        <w:rPr>
          <w:lang w:eastAsia="ru-RU"/>
        </w:rPr>
      </w:pPr>
    </w:p>
    <w:p w:rsidR="00843F1C" w:rsidRPr="0050051F" w:rsidRDefault="00843F1C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</w:t>
      </w:r>
      <w:r>
        <w:rPr>
          <w:lang w:eastAsia="ru-RU"/>
        </w:rPr>
        <w:t xml:space="preserve">                                                                  </w:t>
      </w:r>
      <w:r w:rsidRPr="0050051F">
        <w:rPr>
          <w:lang w:eastAsia="ru-RU"/>
        </w:rPr>
        <w:t xml:space="preserve">        </w:t>
      </w:r>
      <w:r>
        <w:rPr>
          <w:lang w:eastAsia="ru-RU"/>
        </w:rPr>
        <w:t xml:space="preserve">     А.М. Кусков</w:t>
      </w:r>
    </w:p>
    <w:p w:rsidR="00843F1C" w:rsidRPr="0050051F" w:rsidRDefault="00843F1C" w:rsidP="00095619">
      <w:pPr>
        <w:spacing w:line="240" w:lineRule="auto"/>
        <w:rPr>
          <w:lang w:eastAsia="ru-RU"/>
        </w:rPr>
      </w:pPr>
    </w:p>
    <w:p w:rsidR="00843F1C" w:rsidRPr="0050051F" w:rsidRDefault="00843F1C" w:rsidP="00095619">
      <w:pPr>
        <w:spacing w:line="240" w:lineRule="auto"/>
        <w:rPr>
          <w:lang w:eastAsia="ru-RU"/>
        </w:rPr>
      </w:pPr>
    </w:p>
    <w:sectPr w:rsidR="00843F1C" w:rsidRPr="005005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F1C" w:rsidRDefault="00843F1C" w:rsidP="006F0F01">
      <w:pPr>
        <w:spacing w:line="240" w:lineRule="auto"/>
      </w:pPr>
      <w:r>
        <w:separator/>
      </w:r>
    </w:p>
  </w:endnote>
  <w:endnote w:type="continuationSeparator" w:id="1">
    <w:p w:rsidR="00843F1C" w:rsidRDefault="00843F1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F1C" w:rsidRDefault="00843F1C" w:rsidP="006F0F01">
      <w:pPr>
        <w:spacing w:line="240" w:lineRule="auto"/>
      </w:pPr>
      <w:r>
        <w:separator/>
      </w:r>
    </w:p>
  </w:footnote>
  <w:footnote w:type="continuationSeparator" w:id="1">
    <w:p w:rsidR="00843F1C" w:rsidRDefault="00843F1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1121B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0CD4"/>
    <w:rsid w:val="00664215"/>
    <w:rsid w:val="0069515C"/>
    <w:rsid w:val="006A51E5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43F1C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9367B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1D75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71959"/>
    <w:rsid w:val="00DB1AC0"/>
    <w:rsid w:val="00DC310F"/>
    <w:rsid w:val="00DC35FF"/>
    <w:rsid w:val="00DE4856"/>
    <w:rsid w:val="00E41AF8"/>
    <w:rsid w:val="00E474A3"/>
    <w:rsid w:val="00EC6DA2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1E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0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1270</TotalTime>
  <Pages>2</Pages>
  <Words>672</Words>
  <Characters>3834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2023-12-07T11:47:00Z</cp:lastPrinted>
  <dcterms:created xsi:type="dcterms:W3CDTF">2021-06-24T09:26:00Z</dcterms:created>
  <dcterms:modified xsi:type="dcterms:W3CDTF">2023-12-08T05:41:00Z</dcterms:modified>
</cp:coreProperties>
</file>